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60124" w14:textId="77777777" w:rsidR="002C5A02" w:rsidRPr="00557A84" w:rsidRDefault="002C5A02" w:rsidP="00557A84">
      <w:pPr>
        <w:pStyle w:val="Heading1"/>
        <w:rPr>
          <w:color w:val="auto"/>
          <w:szCs w:val="28"/>
        </w:rPr>
      </w:pPr>
      <w:r w:rsidRPr="00557A84">
        <w:rPr>
          <w:color w:val="auto"/>
          <w:szCs w:val="28"/>
        </w:rPr>
        <w:t xml:space="preserve">13. </w:t>
      </w:r>
      <w:r>
        <w:rPr>
          <w:color w:val="auto"/>
          <w:szCs w:val="28"/>
        </w:rPr>
        <w:t>Maintenance principles</w:t>
      </w:r>
    </w:p>
    <w:p w14:paraId="4FA6970C" w14:textId="77777777" w:rsidR="002C5A02" w:rsidRDefault="002C5A02" w:rsidP="00474F67">
      <w:pPr>
        <w:pStyle w:val="Heading1"/>
      </w:pPr>
      <w:r>
        <w:t>Worksheet 5: Scenario</w:t>
      </w:r>
      <w:r w:rsidRPr="00B8244E">
        <w:t xml:space="preserve"> </w:t>
      </w:r>
      <w:r>
        <w:t>(tutor)</w:t>
      </w:r>
    </w:p>
    <w:p w14:paraId="44FD8073" w14:textId="77777777" w:rsidR="002C5A02" w:rsidRDefault="002C5A02" w:rsidP="00E518BF"/>
    <w:p w14:paraId="4C35947E" w14:textId="77777777" w:rsidR="002C5A02" w:rsidRDefault="002C5A02" w:rsidP="00915F7D">
      <w:r>
        <w:t>It’s a hot day and an air conditioning system in the retail unit you are employed to maintain has broken. Parts are needed for it to be repaired which will take several days to arrive. What are the implications for the customer (the shop owner) and their business in each of the following categories:</w:t>
      </w:r>
    </w:p>
    <w:p w14:paraId="3E8E8203" w14:textId="77777777" w:rsidR="002C5A02" w:rsidRDefault="002C5A02" w:rsidP="00915F7D">
      <w:pPr>
        <w:rPr>
          <w:rFonts w:asciiTheme="minorHAnsi" w:hAnsiTheme="minorHAnsi"/>
          <w:szCs w:val="22"/>
        </w:rPr>
      </w:pPr>
    </w:p>
    <w:p w14:paraId="7C1E7791" w14:textId="77777777" w:rsidR="002C5A02" w:rsidRPr="005A425B" w:rsidRDefault="002C5A02" w:rsidP="002C5A02">
      <w:pPr>
        <w:pStyle w:val="ListParagraph"/>
        <w:numPr>
          <w:ilvl w:val="0"/>
          <w:numId w:val="35"/>
        </w:numPr>
        <w:spacing w:before="0" w:after="160" w:line="256" w:lineRule="auto"/>
      </w:pPr>
      <w:r w:rsidRPr="005A425B">
        <w:t xml:space="preserve">Time – </w:t>
      </w:r>
      <w:r w:rsidRPr="005A425B">
        <w:rPr>
          <w:color w:val="FF0000"/>
        </w:rPr>
        <w:t xml:space="preserve">delivery times will impact the repair </w:t>
      </w:r>
      <w:r>
        <w:rPr>
          <w:color w:val="FF0000"/>
        </w:rPr>
        <w:t xml:space="preserve">time </w:t>
      </w:r>
    </w:p>
    <w:p w14:paraId="37DDE4A5" w14:textId="77777777" w:rsidR="002C5A02" w:rsidRPr="005A425B" w:rsidRDefault="002C5A02" w:rsidP="002C5A02">
      <w:pPr>
        <w:pStyle w:val="ListParagraph"/>
        <w:numPr>
          <w:ilvl w:val="0"/>
          <w:numId w:val="35"/>
        </w:numPr>
        <w:spacing w:before="0" w:after="160" w:line="256" w:lineRule="auto"/>
        <w:rPr>
          <w:color w:val="FF0000"/>
        </w:rPr>
      </w:pPr>
      <w:r w:rsidRPr="005A425B">
        <w:t xml:space="preserve">Costs – </w:t>
      </w:r>
      <w:r w:rsidRPr="005A425B">
        <w:rPr>
          <w:color w:val="FF0000"/>
        </w:rPr>
        <w:t>costs for the parts as well as labour charges</w:t>
      </w:r>
    </w:p>
    <w:p w14:paraId="5699683B" w14:textId="77777777" w:rsidR="002C5A02" w:rsidRPr="005A425B" w:rsidRDefault="002C5A02" w:rsidP="002C5A02">
      <w:pPr>
        <w:pStyle w:val="ListParagraph"/>
        <w:numPr>
          <w:ilvl w:val="0"/>
          <w:numId w:val="35"/>
        </w:numPr>
        <w:spacing w:before="0" w:after="160" w:line="256" w:lineRule="auto"/>
        <w:rPr>
          <w:color w:val="FF0000"/>
        </w:rPr>
      </w:pPr>
      <w:r w:rsidRPr="005A425B">
        <w:t xml:space="preserve">Downtime of systems – </w:t>
      </w:r>
      <w:r w:rsidRPr="005A425B">
        <w:rPr>
          <w:color w:val="FF0000"/>
        </w:rPr>
        <w:t>system downtime will affect the comfortable conditions within the retail outlet</w:t>
      </w:r>
    </w:p>
    <w:p w14:paraId="5640748D" w14:textId="77777777" w:rsidR="002C5A02" w:rsidRPr="005A425B" w:rsidRDefault="002C5A02" w:rsidP="002C5A02">
      <w:pPr>
        <w:pStyle w:val="ListParagraph"/>
        <w:numPr>
          <w:ilvl w:val="0"/>
          <w:numId w:val="35"/>
        </w:numPr>
        <w:spacing w:before="0" w:after="160" w:line="256" w:lineRule="auto"/>
        <w:rPr>
          <w:color w:val="FF0000"/>
        </w:rPr>
      </w:pPr>
      <w:r w:rsidRPr="005A425B">
        <w:t xml:space="preserve">Loss of income – </w:t>
      </w:r>
      <w:r w:rsidRPr="005A425B">
        <w:rPr>
          <w:color w:val="FF0000"/>
        </w:rPr>
        <w:t xml:space="preserve">if the retail unit </w:t>
      </w:r>
      <w:r>
        <w:rPr>
          <w:color w:val="FF0000"/>
        </w:rPr>
        <w:t>has to be</w:t>
      </w:r>
      <w:r w:rsidRPr="005A425B">
        <w:rPr>
          <w:color w:val="FF0000"/>
        </w:rPr>
        <w:t xml:space="preserve"> closed </w:t>
      </w:r>
      <w:r>
        <w:rPr>
          <w:color w:val="FF0000"/>
        </w:rPr>
        <w:t>this</w:t>
      </w:r>
      <w:r w:rsidRPr="005A425B">
        <w:rPr>
          <w:color w:val="FF0000"/>
        </w:rPr>
        <w:t xml:space="preserve"> could lead to loss of income </w:t>
      </w:r>
    </w:p>
    <w:p w14:paraId="01C42C41" w14:textId="77777777" w:rsidR="002C5A02" w:rsidRPr="005A425B" w:rsidRDefault="002C5A02" w:rsidP="002C5A02">
      <w:pPr>
        <w:pStyle w:val="ListParagraph"/>
        <w:numPr>
          <w:ilvl w:val="0"/>
          <w:numId w:val="35"/>
        </w:numPr>
        <w:spacing w:before="0" w:after="160" w:line="256" w:lineRule="auto"/>
      </w:pPr>
      <w:r w:rsidRPr="005A425B">
        <w:t xml:space="preserve">Increased hazards – </w:t>
      </w:r>
      <w:r w:rsidRPr="005A425B">
        <w:rPr>
          <w:color w:val="FF0000"/>
        </w:rPr>
        <w:t>there may be a risk of increased hazards due to the faulty equipment</w:t>
      </w:r>
    </w:p>
    <w:p w14:paraId="5DE263B9" w14:textId="77777777" w:rsidR="002C5A02" w:rsidRPr="005A425B" w:rsidRDefault="002C5A02" w:rsidP="002C5A02">
      <w:pPr>
        <w:pStyle w:val="ListParagraph"/>
        <w:numPr>
          <w:ilvl w:val="0"/>
          <w:numId w:val="35"/>
        </w:numPr>
        <w:spacing w:before="0" w:after="160" w:line="256" w:lineRule="auto"/>
      </w:pPr>
      <w:r w:rsidRPr="005A425B">
        <w:t xml:space="preserve">Loss of service – </w:t>
      </w:r>
      <w:r w:rsidRPr="005A425B">
        <w:rPr>
          <w:color w:val="FF0000"/>
        </w:rPr>
        <w:t>possible loss of service due to the faulty equipment</w:t>
      </w:r>
    </w:p>
    <w:p w14:paraId="51188D32" w14:textId="77777777" w:rsidR="002C5A02" w:rsidRDefault="002C5A02" w:rsidP="00764A7E"/>
    <w:p w14:paraId="35ED919A" w14:textId="77777777" w:rsidR="002C5A02" w:rsidRDefault="002C5A02" w:rsidP="0001353F"/>
    <w:p w14:paraId="75F7A3FF" w14:textId="77777777" w:rsidR="002C5A02" w:rsidRDefault="002C5A02" w:rsidP="006E1028">
      <w:pPr>
        <w:pStyle w:val="Answer"/>
      </w:pPr>
    </w:p>
    <w:p w14:paraId="02238E7D"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5BEAD" w14:textId="77777777" w:rsidR="000562F8" w:rsidRDefault="000562F8">
      <w:pPr>
        <w:spacing w:before="0" w:after="0"/>
      </w:pPr>
      <w:r>
        <w:separator/>
      </w:r>
    </w:p>
  </w:endnote>
  <w:endnote w:type="continuationSeparator" w:id="0">
    <w:p w14:paraId="16A6571D" w14:textId="77777777" w:rsidR="000562F8" w:rsidRDefault="000562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F6F7" w14:textId="77777777" w:rsidR="00062041" w:rsidRDefault="000620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BAEAA" w14:textId="5B5414EB" w:rsidR="00110217" w:rsidRPr="00F03E33" w:rsidRDefault="007F2A40"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7728" behindDoc="1" locked="0" layoutInCell="1" allowOverlap="1" wp14:anchorId="21977CAE" wp14:editId="2E2883D4">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062041">
      <w:t xml:space="preserve">            </w:t>
    </w:r>
    <w:r w:rsidR="001E2357" w:rsidRPr="001E2357">
      <w:t>© City &amp; Guilds Limited</w:t>
    </w:r>
    <w:r w:rsidR="00062041" w:rsidRPr="00062041">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347E" w14:textId="77777777" w:rsidR="00062041" w:rsidRDefault="000620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575F3" w14:textId="77777777" w:rsidR="000562F8" w:rsidRDefault="000562F8">
      <w:pPr>
        <w:spacing w:before="0" w:after="0"/>
      </w:pPr>
      <w:r>
        <w:separator/>
      </w:r>
    </w:p>
  </w:footnote>
  <w:footnote w:type="continuationSeparator" w:id="0">
    <w:p w14:paraId="4179CFED" w14:textId="77777777" w:rsidR="000562F8" w:rsidRDefault="000562F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8DB8" w14:textId="77777777" w:rsidR="00062041" w:rsidRDefault="000620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47CD"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3B58E3C5" wp14:editId="5C26C3AC">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32BE57D8"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562D85C9" wp14:editId="2B7243D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9B6822"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F3F7" w14:textId="77777777" w:rsidR="00062041" w:rsidRDefault="00062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8F7BF5"/>
    <w:multiLevelType w:val="hybridMultilevel"/>
    <w:tmpl w:val="45566FAA"/>
    <w:lvl w:ilvl="0" w:tplc="3BBCF410">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9386641">
    <w:abstractNumId w:val="4"/>
  </w:num>
  <w:num w:numId="2" w16cid:durableId="1528325260">
    <w:abstractNumId w:val="14"/>
  </w:num>
  <w:num w:numId="3" w16cid:durableId="837769687">
    <w:abstractNumId w:val="21"/>
  </w:num>
  <w:num w:numId="4" w16cid:durableId="1371417950">
    <w:abstractNumId w:val="16"/>
  </w:num>
  <w:num w:numId="5" w16cid:durableId="660933050">
    <w:abstractNumId w:val="7"/>
  </w:num>
  <w:num w:numId="6" w16cid:durableId="2129086343">
    <w:abstractNumId w:val="15"/>
  </w:num>
  <w:num w:numId="7" w16cid:durableId="473065501">
    <w:abstractNumId w:val="7"/>
  </w:num>
  <w:num w:numId="8" w16cid:durableId="1598634529">
    <w:abstractNumId w:val="1"/>
  </w:num>
  <w:num w:numId="9" w16cid:durableId="1367633888">
    <w:abstractNumId w:val="7"/>
    <w:lvlOverride w:ilvl="0">
      <w:startOverride w:val="1"/>
    </w:lvlOverride>
  </w:num>
  <w:num w:numId="10" w16cid:durableId="456796994">
    <w:abstractNumId w:val="17"/>
  </w:num>
  <w:num w:numId="11" w16cid:durableId="961687879">
    <w:abstractNumId w:val="13"/>
  </w:num>
  <w:num w:numId="12" w16cid:durableId="17588620">
    <w:abstractNumId w:val="5"/>
  </w:num>
  <w:num w:numId="13" w16cid:durableId="942036047">
    <w:abstractNumId w:val="12"/>
  </w:num>
  <w:num w:numId="14" w16cid:durableId="545794308">
    <w:abstractNumId w:val="18"/>
  </w:num>
  <w:num w:numId="15" w16cid:durableId="33509061">
    <w:abstractNumId w:val="10"/>
  </w:num>
  <w:num w:numId="16" w16cid:durableId="4210088">
    <w:abstractNumId w:val="6"/>
  </w:num>
  <w:num w:numId="17" w16cid:durableId="1112362230">
    <w:abstractNumId w:val="24"/>
  </w:num>
  <w:num w:numId="18" w16cid:durableId="2020739870">
    <w:abstractNumId w:val="25"/>
  </w:num>
  <w:num w:numId="19" w16cid:durableId="1859542118">
    <w:abstractNumId w:val="3"/>
  </w:num>
  <w:num w:numId="20" w16cid:durableId="778531321">
    <w:abstractNumId w:val="2"/>
  </w:num>
  <w:num w:numId="21" w16cid:durableId="1767728294">
    <w:abstractNumId w:val="8"/>
  </w:num>
  <w:num w:numId="22" w16cid:durableId="8340161">
    <w:abstractNumId w:val="8"/>
    <w:lvlOverride w:ilvl="0">
      <w:startOverride w:val="1"/>
    </w:lvlOverride>
  </w:num>
  <w:num w:numId="23" w16cid:durableId="1669482710">
    <w:abstractNumId w:val="23"/>
  </w:num>
  <w:num w:numId="24" w16cid:durableId="334847002">
    <w:abstractNumId w:val="8"/>
    <w:lvlOverride w:ilvl="0">
      <w:startOverride w:val="1"/>
    </w:lvlOverride>
  </w:num>
  <w:num w:numId="25" w16cid:durableId="1994141162">
    <w:abstractNumId w:val="8"/>
    <w:lvlOverride w:ilvl="0">
      <w:startOverride w:val="1"/>
    </w:lvlOverride>
  </w:num>
  <w:num w:numId="26" w16cid:durableId="78061746">
    <w:abstractNumId w:val="9"/>
  </w:num>
  <w:num w:numId="27" w16cid:durableId="409083551">
    <w:abstractNumId w:val="19"/>
  </w:num>
  <w:num w:numId="28" w16cid:durableId="1395549219">
    <w:abstractNumId w:val="8"/>
    <w:lvlOverride w:ilvl="0">
      <w:startOverride w:val="1"/>
    </w:lvlOverride>
  </w:num>
  <w:num w:numId="29" w16cid:durableId="1179655020">
    <w:abstractNumId w:val="20"/>
  </w:num>
  <w:num w:numId="30" w16cid:durableId="1066957068">
    <w:abstractNumId w:val="8"/>
  </w:num>
  <w:num w:numId="31" w16cid:durableId="1881697245">
    <w:abstractNumId w:val="8"/>
    <w:lvlOverride w:ilvl="0">
      <w:startOverride w:val="1"/>
    </w:lvlOverride>
  </w:num>
  <w:num w:numId="32" w16cid:durableId="1449739586">
    <w:abstractNumId w:val="8"/>
    <w:lvlOverride w:ilvl="0">
      <w:startOverride w:val="1"/>
    </w:lvlOverride>
  </w:num>
  <w:num w:numId="33" w16cid:durableId="939290604">
    <w:abstractNumId w:val="0"/>
  </w:num>
  <w:num w:numId="34" w16cid:durableId="1291323549">
    <w:abstractNumId w:val="11"/>
  </w:num>
  <w:num w:numId="35" w16cid:durableId="78677476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A02"/>
    <w:rsid w:val="000033BD"/>
    <w:rsid w:val="000562F8"/>
    <w:rsid w:val="0006059A"/>
    <w:rsid w:val="00062041"/>
    <w:rsid w:val="00082C62"/>
    <w:rsid w:val="000B231F"/>
    <w:rsid w:val="000E194B"/>
    <w:rsid w:val="00110217"/>
    <w:rsid w:val="00152AC3"/>
    <w:rsid w:val="00156AF3"/>
    <w:rsid w:val="0019491D"/>
    <w:rsid w:val="001E2357"/>
    <w:rsid w:val="001F74AD"/>
    <w:rsid w:val="00290326"/>
    <w:rsid w:val="002C5A02"/>
    <w:rsid w:val="002D07A8"/>
    <w:rsid w:val="003127FD"/>
    <w:rsid w:val="003405EA"/>
    <w:rsid w:val="003B1E21"/>
    <w:rsid w:val="00404B31"/>
    <w:rsid w:val="00443B2E"/>
    <w:rsid w:val="00474F67"/>
    <w:rsid w:val="0048500D"/>
    <w:rsid w:val="004D1ECA"/>
    <w:rsid w:val="00524E1B"/>
    <w:rsid w:val="00592613"/>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A2454C"/>
    <w:rsid w:val="00AE245C"/>
    <w:rsid w:val="00B054EC"/>
    <w:rsid w:val="00B8655E"/>
    <w:rsid w:val="00BE2446"/>
    <w:rsid w:val="00BE2C21"/>
    <w:rsid w:val="00BF7F8D"/>
    <w:rsid w:val="00C01D20"/>
    <w:rsid w:val="00C202BF"/>
    <w:rsid w:val="00C858D7"/>
    <w:rsid w:val="00D073BC"/>
    <w:rsid w:val="00D56B82"/>
    <w:rsid w:val="00DA2485"/>
    <w:rsid w:val="00DE29A8"/>
    <w:rsid w:val="00F00B58"/>
    <w:rsid w:val="00F03E33"/>
    <w:rsid w:val="00F15749"/>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653AB"/>
  <w15:docId w15:val="{707008FC-790B-447B-A30C-0DBDD4FFD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2C5A02"/>
    <w:pPr>
      <w:ind w:left="720"/>
      <w:contextualSpacing/>
    </w:pPr>
  </w:style>
  <w:style w:type="paragraph" w:styleId="Revision">
    <w:name w:val="Revision"/>
    <w:hidden/>
    <w:semiHidden/>
    <w:rsid w:val="001E235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319403-8190-4114-95F6-7028EDC9C6B9}">
  <ds:schemaRefs>
    <ds:schemaRef ds:uri="http://schemas.microsoft.com/sharepoint/v3/contenttype/forms"/>
  </ds:schemaRefs>
</ds:datastoreItem>
</file>

<file path=customXml/itemProps2.xml><?xml version="1.0" encoding="utf-8"?>
<ds:datastoreItem xmlns:ds="http://schemas.openxmlformats.org/officeDocument/2006/customXml" ds:itemID="{EF29757B-D6CF-43D5-BAFD-B5758BB0D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954A3-3AEF-40F4-B16C-DDDED60A4E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C:\Users\Natalie\Dropbox (Just Content)\JC SERVER\PROJECTS (Live)\CITY &amp; GUILDS\Nat\Units 13 and 14 Templating work\New BSE Templates with New Logos\ST BLANK WS Tutor BSE.dotx</Template>
  <TotalTime>1</TotalTime>
  <Pages>1</Pages>
  <Words>40</Words>
  <Characters>779</Characters>
  <Application>Microsoft Office Word</Application>
  <DocSecurity>0</DocSecurity>
  <Lines>13</Lines>
  <Paragraphs>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Aidan Gill</cp:lastModifiedBy>
  <cp:revision>3</cp:revision>
  <cp:lastPrinted>2013-05-15T12:05:00Z</cp:lastPrinted>
  <dcterms:created xsi:type="dcterms:W3CDTF">2025-11-17T21:46:00Z</dcterms:created>
  <dcterms:modified xsi:type="dcterms:W3CDTF">2025-11-20T15:32:00Z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